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9B" w:rsidRDefault="0006189B" w:rsidP="0006189B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9B" w:rsidRDefault="0006189B" w:rsidP="0006189B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6189B" w:rsidRDefault="0006189B" w:rsidP="0006189B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06189B" w:rsidRDefault="0006189B" w:rsidP="0006189B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6189B" w:rsidRDefault="0006189B" w:rsidP="0006189B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12.11.2014 № 2315п</w:t>
      </w:r>
    </w:p>
    <w:p w:rsidR="0006189B" w:rsidRDefault="0006189B" w:rsidP="0006189B">
      <w:pPr>
        <w:spacing w:after="48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p w:rsidR="0006189B" w:rsidRDefault="0006189B" w:rsidP="0006189B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</w:tblGrid>
      <w:tr w:rsidR="0006189B" w:rsidRPr="00751F5F" w:rsidTr="00FD5406">
        <w:trPr>
          <w:trHeight w:val="855"/>
        </w:trPr>
        <w:tc>
          <w:tcPr>
            <w:tcW w:w="3510" w:type="dxa"/>
          </w:tcPr>
          <w:p w:rsidR="0006189B" w:rsidRPr="00BA2F7B" w:rsidRDefault="0006189B" w:rsidP="00FD5406">
            <w:pPr>
              <w:jc w:val="both"/>
              <w:rPr>
                <w:sz w:val="22"/>
                <w:szCs w:val="22"/>
              </w:rPr>
            </w:pPr>
            <w:r w:rsidRPr="00BA2F7B">
              <w:rPr>
                <w:sz w:val="22"/>
                <w:szCs w:val="22"/>
              </w:rPr>
              <w:t xml:space="preserve">Об утверждении </w:t>
            </w:r>
            <w:r>
              <w:rPr>
                <w:sz w:val="22"/>
                <w:szCs w:val="22"/>
              </w:rPr>
              <w:t xml:space="preserve">стоимости одного часа </w:t>
            </w:r>
            <w:r w:rsidRPr="00B727D8">
              <w:rPr>
                <w:sz w:val="22"/>
                <w:szCs w:val="22"/>
              </w:rPr>
              <w:t xml:space="preserve">использования </w:t>
            </w:r>
            <w:r>
              <w:rPr>
                <w:sz w:val="22"/>
                <w:szCs w:val="22"/>
              </w:rPr>
              <w:t xml:space="preserve">судна на воздушной подушке </w:t>
            </w:r>
            <w:r w:rsidRPr="00B727D8">
              <w:rPr>
                <w:sz w:val="22"/>
                <w:szCs w:val="22"/>
              </w:rPr>
              <w:t>МП ЗР «Северная транспортная компания» при заключении договор</w:t>
            </w:r>
            <w:r>
              <w:rPr>
                <w:sz w:val="22"/>
                <w:szCs w:val="22"/>
              </w:rPr>
              <w:t>а</w:t>
            </w:r>
            <w:r w:rsidRPr="00B727D8">
              <w:rPr>
                <w:sz w:val="22"/>
                <w:szCs w:val="22"/>
              </w:rPr>
              <w:t xml:space="preserve"> фрахтования судна</w:t>
            </w:r>
            <w:r>
              <w:rPr>
                <w:sz w:val="22"/>
                <w:szCs w:val="22"/>
              </w:rPr>
              <w:t xml:space="preserve"> </w:t>
            </w:r>
            <w:r w:rsidRPr="00B727D8">
              <w:rPr>
                <w:sz w:val="22"/>
                <w:szCs w:val="22"/>
              </w:rPr>
              <w:t xml:space="preserve">для целей перевозки пассажиров и грузов </w:t>
            </w:r>
          </w:p>
        </w:tc>
      </w:tr>
    </w:tbl>
    <w:p w:rsidR="0006189B" w:rsidRDefault="0006189B" w:rsidP="0006189B">
      <w:pPr>
        <w:rPr>
          <w:sz w:val="28"/>
          <w:szCs w:val="28"/>
        </w:rPr>
      </w:pPr>
    </w:p>
    <w:p w:rsidR="0006189B" w:rsidRDefault="0006189B" w:rsidP="0006189B">
      <w:pPr>
        <w:rPr>
          <w:sz w:val="28"/>
          <w:szCs w:val="28"/>
        </w:rPr>
      </w:pPr>
    </w:p>
    <w:p w:rsidR="0006189B" w:rsidRDefault="0006189B" w:rsidP="000618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Уставом муниципального образования «Муниципальный район «Заполярный район», Федеральным законом от 06.10.2003 № 131-ФЗ «Об общих принципах организации местного самоуправления в Российской Федерации» и на основании протокола заседания комиссии по ценовой и тарифной политике от 06.11.2014 Администрация Заполярного района ПОСТАНОВЛЯЕТ:</w:t>
      </w:r>
    </w:p>
    <w:p w:rsidR="0006189B" w:rsidRDefault="0006189B" w:rsidP="0006189B">
      <w:pPr>
        <w:jc w:val="both"/>
        <w:rPr>
          <w:sz w:val="28"/>
          <w:szCs w:val="28"/>
        </w:rPr>
      </w:pPr>
    </w:p>
    <w:p w:rsidR="0006189B" w:rsidRDefault="0006189B" w:rsidP="0006189B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стоимость одного часа использования судна на воздушной подушке МП ЗР «Северная транспортная компания» при заключении договора фрахтования судна для целей перевозки пассажиров и грузов в размере 6 306 рублей (НДС не облагается).</w:t>
      </w:r>
    </w:p>
    <w:p w:rsidR="0006189B" w:rsidRDefault="0006189B" w:rsidP="0006189B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принятия и распространяет свое действие на правоотношения, возникшие с 27 октября 2014 года.</w:t>
      </w:r>
    </w:p>
    <w:p w:rsidR="0006189B" w:rsidRDefault="0006189B" w:rsidP="0006189B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официальному опубликованию.</w:t>
      </w:r>
    </w:p>
    <w:p w:rsidR="0006189B" w:rsidRDefault="0006189B" w:rsidP="0006189B">
      <w:pPr>
        <w:ind w:left="705"/>
        <w:jc w:val="both"/>
        <w:rPr>
          <w:sz w:val="28"/>
          <w:szCs w:val="28"/>
        </w:rPr>
      </w:pPr>
    </w:p>
    <w:p w:rsidR="0006189B" w:rsidRDefault="0006189B" w:rsidP="0006189B">
      <w:pPr>
        <w:ind w:left="705"/>
        <w:jc w:val="both"/>
        <w:rPr>
          <w:sz w:val="28"/>
          <w:szCs w:val="28"/>
        </w:rPr>
      </w:pPr>
      <w:bookmarkStart w:id="0" w:name="_GoBack"/>
      <w:bookmarkEnd w:id="0"/>
    </w:p>
    <w:p w:rsidR="0006189B" w:rsidRDefault="0006189B" w:rsidP="0006189B">
      <w:pPr>
        <w:ind w:left="705"/>
        <w:jc w:val="both"/>
        <w:rPr>
          <w:sz w:val="28"/>
          <w:szCs w:val="28"/>
        </w:rPr>
      </w:pPr>
    </w:p>
    <w:p w:rsidR="0006189B" w:rsidRDefault="0006189B" w:rsidP="0006189B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главы Администрации</w:t>
      </w:r>
    </w:p>
    <w:p w:rsidR="0006189B" w:rsidRDefault="0006189B" w:rsidP="0006189B">
      <w:pPr>
        <w:jc w:val="both"/>
        <w:rPr>
          <w:sz w:val="28"/>
          <w:szCs w:val="28"/>
        </w:rPr>
      </w:pPr>
      <w:r>
        <w:rPr>
          <w:sz w:val="28"/>
          <w:szCs w:val="28"/>
        </w:rPr>
        <w:t>Заполярного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О.Е. Холодов</w:t>
      </w:r>
    </w:p>
    <w:p w:rsidR="0006189B" w:rsidRPr="00953719" w:rsidRDefault="0006189B" w:rsidP="0006189B">
      <w:pPr>
        <w:rPr>
          <w:szCs w:val="28"/>
        </w:rPr>
      </w:pPr>
    </w:p>
    <w:p w:rsidR="00BA2F7B" w:rsidRPr="0006189B" w:rsidRDefault="00BA2F7B" w:rsidP="0006189B">
      <w:pPr>
        <w:rPr>
          <w:szCs w:val="28"/>
        </w:rPr>
      </w:pPr>
    </w:p>
    <w:sectPr w:rsidR="00BA2F7B" w:rsidRPr="0006189B" w:rsidSect="00303F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D9D" w:rsidRDefault="00616D9D" w:rsidP="004E4207">
      <w:r>
        <w:separator/>
      </w:r>
    </w:p>
  </w:endnote>
  <w:endnote w:type="continuationSeparator" w:id="1">
    <w:p w:rsidR="00616D9D" w:rsidRDefault="00616D9D" w:rsidP="004E4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6F" w:rsidRDefault="00616D9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6F" w:rsidRDefault="00616D9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6F" w:rsidRDefault="00616D9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D9D" w:rsidRDefault="00616D9D" w:rsidP="004E4207">
      <w:r>
        <w:separator/>
      </w:r>
    </w:p>
  </w:footnote>
  <w:footnote w:type="continuationSeparator" w:id="1">
    <w:p w:rsidR="00616D9D" w:rsidRDefault="00616D9D" w:rsidP="004E42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6F" w:rsidRDefault="00616D9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5C" w:rsidRDefault="00616D9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06F" w:rsidRDefault="00616D9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docVars>
    <w:docVar w:name="BDCTemplate" w:val="Shablon"/>
    <w:docVar w:name="BossProviderVariable" w:val="25_01_2006!be373ae0-649e-4987-9bde-73f71c5ba699"/>
  </w:docVars>
  <w:rsids>
    <w:rsidRoot w:val="00BA2F7B"/>
    <w:rsid w:val="00027F18"/>
    <w:rsid w:val="0006189B"/>
    <w:rsid w:val="000F45C3"/>
    <w:rsid w:val="00303F7F"/>
    <w:rsid w:val="00320437"/>
    <w:rsid w:val="004E4207"/>
    <w:rsid w:val="00524ED9"/>
    <w:rsid w:val="00616D9D"/>
    <w:rsid w:val="006C7195"/>
    <w:rsid w:val="00751F5F"/>
    <w:rsid w:val="00773ED8"/>
    <w:rsid w:val="007B4922"/>
    <w:rsid w:val="00953719"/>
    <w:rsid w:val="009A4CB9"/>
    <w:rsid w:val="00A61A0A"/>
    <w:rsid w:val="00BA2F7B"/>
    <w:rsid w:val="00D95A3B"/>
    <w:rsid w:val="00E662F3"/>
    <w:rsid w:val="00E97617"/>
    <w:rsid w:val="00ED4BCC"/>
    <w:rsid w:val="00E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F78B2-75C7-474F-A4FA-5947C878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22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Богдановская Мария Викторовна</dc:creator>
  <cp:keywords/>
  <cp:lastModifiedBy>Богдановская Мария Викторовна</cp:lastModifiedBy>
  <cp:revision>6</cp:revision>
  <dcterms:created xsi:type="dcterms:W3CDTF">2014-06-20T11:07:00Z</dcterms:created>
  <dcterms:modified xsi:type="dcterms:W3CDTF">2014-11-13T06:43:00Z</dcterms:modified>
</cp:coreProperties>
</file>